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MASON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Beakney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Alice Deincourt(q.v.).</w:t>
      </w: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24-46)</w:t>
      </w: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8E5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8E5" w:rsidRPr="00DA5C54" w:rsidRDefault="000158E5" w:rsidP="00015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</w:p>
    <w:p w:rsidR="006B2F86" w:rsidRPr="000158E5" w:rsidRDefault="000158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0158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8E5" w:rsidRDefault="000158E5" w:rsidP="00E71FC3">
      <w:pPr>
        <w:spacing w:after="0" w:line="240" w:lineRule="auto"/>
      </w:pPr>
      <w:r>
        <w:separator/>
      </w:r>
    </w:p>
  </w:endnote>
  <w:endnote w:type="continuationSeparator" w:id="0">
    <w:p w:rsidR="000158E5" w:rsidRDefault="000158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8E5" w:rsidRDefault="000158E5" w:rsidP="00E71FC3">
      <w:pPr>
        <w:spacing w:after="0" w:line="240" w:lineRule="auto"/>
      </w:pPr>
      <w:r>
        <w:separator/>
      </w:r>
    </w:p>
  </w:footnote>
  <w:footnote w:type="continuationSeparator" w:id="0">
    <w:p w:rsidR="000158E5" w:rsidRDefault="000158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E5"/>
    <w:rsid w:val="000158E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A928B"/>
  <w15:chartTrackingRefBased/>
  <w15:docId w15:val="{6352BF6A-EC58-438A-BE19-551CA65E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2016-03-08T20:15:00Z</dcterms:created>
  <dcterms:modified xsi:type="dcterms:W3CDTF">2016-03-08T20:16:00Z</dcterms:modified>
</cp:coreProperties>
</file>